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3DC" w:rsidRPr="00074ACE" w:rsidRDefault="004913DC" w:rsidP="009F4E05">
      <w:pPr>
        <w:jc w:val="right"/>
      </w:pPr>
    </w:p>
    <w:p w:rsidR="004913DC" w:rsidRPr="00074ACE" w:rsidRDefault="004913DC" w:rsidP="00497D5D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074ACE">
        <w:rPr>
          <w:b/>
        </w:rPr>
        <w:t>Ожидаемые итоги социально-экономического развития Большекосульского сельсовета за 9 месяцев 2021 и предварительные итоги социально-экономического развития Большекосульского сельсовета за 2021год.</w:t>
      </w:r>
    </w:p>
    <w:p w:rsidR="004913DC" w:rsidRPr="00074ACE" w:rsidRDefault="004913DC" w:rsidP="00497D5D">
      <w:pPr>
        <w:autoSpaceDE w:val="0"/>
        <w:autoSpaceDN w:val="0"/>
        <w:adjustRightInd w:val="0"/>
        <w:ind w:firstLine="709"/>
        <w:jc w:val="center"/>
        <w:rPr>
          <w:b/>
          <w:bCs/>
          <w:i/>
          <w:color w:val="000000"/>
        </w:rPr>
      </w:pPr>
    </w:p>
    <w:p w:rsidR="004913DC" w:rsidRPr="00074ACE" w:rsidRDefault="004913DC" w:rsidP="009A0F06">
      <w:pPr>
        <w:pStyle w:val="ListParagraph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074ACE">
        <w:rPr>
          <w:rFonts w:ascii="Times New Roman" w:hAnsi="Times New Roman"/>
          <w:b/>
          <w:bCs/>
          <w:i/>
          <w:color w:val="000000"/>
          <w:sz w:val="24"/>
          <w:szCs w:val="24"/>
        </w:rPr>
        <w:t>Площадь и население</w:t>
      </w:r>
      <w:r w:rsidRPr="00074ACE">
        <w:rPr>
          <w:rFonts w:ascii="Times New Roman" w:hAnsi="Times New Roman"/>
          <w:bCs/>
          <w:color w:val="000000"/>
          <w:sz w:val="24"/>
          <w:szCs w:val="24"/>
        </w:rPr>
        <w:t xml:space="preserve">. Общая площадь земель </w:t>
      </w:r>
      <w:r w:rsidRPr="00074ACE">
        <w:rPr>
          <w:rFonts w:ascii="Times New Roman" w:hAnsi="Times New Roman"/>
          <w:sz w:val="24"/>
          <w:szCs w:val="24"/>
        </w:rPr>
        <w:t xml:space="preserve">Большекосульского сельсовета  составляет </w:t>
      </w:r>
      <w:smartTag w:uri="urn:schemas-microsoft-com:office:smarttags" w:element="metricconverter">
        <w:smartTagPr>
          <w:attr w:name="ProductID" w:val="36309,00 га"/>
        </w:smartTagPr>
        <w:r w:rsidRPr="00074ACE">
          <w:rPr>
            <w:rFonts w:ascii="Times New Roman" w:hAnsi="Times New Roman"/>
            <w:sz w:val="24"/>
            <w:szCs w:val="24"/>
          </w:rPr>
          <w:t>36309,00 га</w:t>
        </w:r>
      </w:smartTag>
      <w:r w:rsidRPr="00074ACE">
        <w:rPr>
          <w:rFonts w:ascii="Times New Roman" w:hAnsi="Times New Roman"/>
          <w:sz w:val="24"/>
          <w:szCs w:val="24"/>
        </w:rPr>
        <w:t xml:space="preserve"> (12 % от общей площади Боготольского района), численность жителей  на 01.01.2021 составляет 1304 человек, в том числе</w:t>
      </w:r>
    </w:p>
    <w:p w:rsidR="004913DC" w:rsidRPr="00074ACE" w:rsidRDefault="004913DC" w:rsidP="009A0F06">
      <w:pPr>
        <w:pStyle w:val="ListParagraph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074ACE">
        <w:rPr>
          <w:rFonts w:ascii="Times New Roman" w:hAnsi="Times New Roman"/>
          <w:sz w:val="24"/>
          <w:szCs w:val="24"/>
        </w:rPr>
        <w:t>с.Большая Косуль (административный центр) 1026 чел.,</w:t>
      </w:r>
    </w:p>
    <w:p w:rsidR="004913DC" w:rsidRPr="00074ACE" w:rsidRDefault="004913DC" w:rsidP="009A0F06">
      <w:pPr>
        <w:pStyle w:val="ListParagraph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074ACE">
        <w:rPr>
          <w:rFonts w:ascii="Times New Roman" w:hAnsi="Times New Roman"/>
          <w:sz w:val="24"/>
          <w:szCs w:val="24"/>
        </w:rPr>
        <w:t>п. Каштан  – 229 чел.,</w:t>
      </w:r>
    </w:p>
    <w:p w:rsidR="004913DC" w:rsidRPr="00074ACE" w:rsidRDefault="004913DC" w:rsidP="009A0F06">
      <w:pPr>
        <w:pStyle w:val="ListParagraph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074ACE">
        <w:rPr>
          <w:rFonts w:ascii="Times New Roman" w:hAnsi="Times New Roman"/>
          <w:sz w:val="24"/>
          <w:szCs w:val="24"/>
        </w:rPr>
        <w:t>д. Малая Косуль  -34 чел.,</w:t>
      </w:r>
    </w:p>
    <w:p w:rsidR="004913DC" w:rsidRPr="00074ACE" w:rsidRDefault="004913DC" w:rsidP="009A0F06">
      <w:pPr>
        <w:pStyle w:val="ListParagraph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074ACE">
        <w:rPr>
          <w:rFonts w:ascii="Times New Roman" w:hAnsi="Times New Roman"/>
          <w:sz w:val="24"/>
          <w:szCs w:val="24"/>
        </w:rPr>
        <w:t>д. Тузлуковка  -13 чел.,</w:t>
      </w:r>
    </w:p>
    <w:p w:rsidR="004913DC" w:rsidRPr="00074ACE" w:rsidRDefault="004913DC" w:rsidP="009A0F06">
      <w:pPr>
        <w:pStyle w:val="ListParagraph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074ACE">
        <w:rPr>
          <w:rFonts w:ascii="Times New Roman" w:hAnsi="Times New Roman"/>
          <w:sz w:val="24"/>
          <w:szCs w:val="24"/>
        </w:rPr>
        <w:t>д. Дмитриевка  - 1 чел.,</w:t>
      </w:r>
    </w:p>
    <w:p w:rsidR="004913DC" w:rsidRPr="00074ACE" w:rsidRDefault="004913DC" w:rsidP="00D9749C">
      <w:pPr>
        <w:pStyle w:val="ListParagraph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074ACE">
        <w:rPr>
          <w:rFonts w:ascii="Times New Roman" w:hAnsi="Times New Roman"/>
          <w:sz w:val="24"/>
          <w:szCs w:val="24"/>
        </w:rPr>
        <w:t xml:space="preserve">д. Львовка  – 4  чел., </w:t>
      </w:r>
    </w:p>
    <w:p w:rsidR="004913DC" w:rsidRPr="00074ACE" w:rsidRDefault="004913DC" w:rsidP="009A0F06">
      <w:pPr>
        <w:pStyle w:val="ListParagraph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074ACE">
        <w:rPr>
          <w:rFonts w:ascii="Times New Roman" w:hAnsi="Times New Roman"/>
          <w:sz w:val="24"/>
          <w:szCs w:val="24"/>
        </w:rPr>
        <w:t>Естественный прирост населения по Большекосульскому сельсовету в 2021 году отрицательный -  18  человека: родилось - 7, умерло - 25.</w:t>
      </w:r>
    </w:p>
    <w:p w:rsidR="004913DC" w:rsidRPr="00074ACE" w:rsidRDefault="004913DC" w:rsidP="009A0F06">
      <w:pPr>
        <w:pStyle w:val="ListParagraph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74ACE">
        <w:rPr>
          <w:rFonts w:ascii="Times New Roman" w:hAnsi="Times New Roman"/>
          <w:bCs/>
          <w:color w:val="000000"/>
          <w:sz w:val="24"/>
          <w:szCs w:val="24"/>
        </w:rPr>
        <w:t>К 2024 году численность населения  может увеличиться за счет  миграции.</w:t>
      </w:r>
    </w:p>
    <w:p w:rsidR="004913DC" w:rsidRPr="00074ACE" w:rsidRDefault="004913DC" w:rsidP="009A0F06">
      <w:pPr>
        <w:pStyle w:val="ListParagraph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4913DC" w:rsidRPr="00074ACE" w:rsidRDefault="004913DC" w:rsidP="009A0F06">
      <w:pPr>
        <w:pStyle w:val="ListParagraph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74ACE">
        <w:rPr>
          <w:rFonts w:ascii="Times New Roman" w:hAnsi="Times New Roman"/>
          <w:b/>
          <w:bCs/>
          <w:color w:val="000000"/>
          <w:sz w:val="24"/>
          <w:szCs w:val="24"/>
        </w:rPr>
        <w:t>2021 год:</w:t>
      </w:r>
    </w:p>
    <w:p w:rsidR="004913DC" w:rsidRPr="00074ACE" w:rsidRDefault="004913DC" w:rsidP="009A0F06">
      <w:pPr>
        <w:pStyle w:val="ListParagraph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</w:p>
    <w:p w:rsidR="004913DC" w:rsidRPr="00074ACE" w:rsidRDefault="004913DC" w:rsidP="009A0F06">
      <w:pPr>
        <w:pStyle w:val="ListParagraph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074ACE">
        <w:rPr>
          <w:rFonts w:ascii="Times New Roman" w:hAnsi="Times New Roman"/>
          <w:b/>
          <w:bCs/>
          <w:i/>
          <w:color w:val="000000"/>
          <w:sz w:val="24"/>
          <w:szCs w:val="24"/>
        </w:rPr>
        <w:t>Труд и занятость.</w:t>
      </w:r>
      <w:r w:rsidRPr="00074ACE">
        <w:rPr>
          <w:rFonts w:ascii="Times New Roman" w:hAnsi="Times New Roman"/>
          <w:sz w:val="24"/>
          <w:szCs w:val="24"/>
        </w:rPr>
        <w:t xml:space="preserve"> Численность населения в трудоспособном возрасте – 710 чел., или 54 % от общей численности. На 01.01.2021 зарегистрировано 23 безработных граждан. Уровень безработицы по территории сельсовета составил 2%.</w:t>
      </w:r>
    </w:p>
    <w:p w:rsidR="004913DC" w:rsidRPr="00074ACE" w:rsidRDefault="004913DC" w:rsidP="009A0F06">
      <w:pPr>
        <w:pStyle w:val="ListParagraph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074ACE">
        <w:rPr>
          <w:rFonts w:ascii="Times New Roman" w:hAnsi="Times New Roman"/>
          <w:sz w:val="24"/>
          <w:szCs w:val="24"/>
        </w:rPr>
        <w:t>Количество личных подсобных хозяйств составило 56 единиц.</w:t>
      </w:r>
    </w:p>
    <w:p w:rsidR="004913DC" w:rsidRPr="00074ACE" w:rsidRDefault="004913DC" w:rsidP="009A0F06">
      <w:pPr>
        <w:pStyle w:val="ListParagraph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4ACE">
        <w:rPr>
          <w:rFonts w:ascii="Times New Roman" w:hAnsi="Times New Roman"/>
          <w:sz w:val="24"/>
          <w:szCs w:val="24"/>
        </w:rPr>
        <w:t>К 2024 году численность трудовых ресурсов уменьшиться за счет естественного старения населения.</w:t>
      </w:r>
    </w:p>
    <w:p w:rsidR="004913DC" w:rsidRPr="00074ACE" w:rsidRDefault="004913DC" w:rsidP="009A0F06">
      <w:pPr>
        <w:pStyle w:val="ListParagraph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913DC" w:rsidRPr="00074ACE" w:rsidRDefault="004913DC" w:rsidP="009A0F06">
      <w:pPr>
        <w:pStyle w:val="ListParagraph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074ACE">
        <w:rPr>
          <w:rFonts w:ascii="Times New Roman" w:hAnsi="Times New Roman"/>
          <w:b/>
          <w:bCs/>
          <w:i/>
          <w:color w:val="000000"/>
          <w:sz w:val="24"/>
          <w:szCs w:val="24"/>
        </w:rPr>
        <w:t xml:space="preserve">Уровень жизни населения.  </w:t>
      </w:r>
      <w:r w:rsidRPr="00074ACE">
        <w:rPr>
          <w:rFonts w:ascii="Times New Roman" w:hAnsi="Times New Roman"/>
          <w:color w:val="000000"/>
          <w:sz w:val="24"/>
          <w:szCs w:val="24"/>
        </w:rPr>
        <w:t>Среднемесячная заработная плата по полному кругу предприятий составляет 25300 руб.</w:t>
      </w:r>
    </w:p>
    <w:p w:rsidR="004913DC" w:rsidRPr="00074ACE" w:rsidRDefault="004913DC" w:rsidP="009A0F06">
      <w:pPr>
        <w:pStyle w:val="ListParagraph"/>
        <w:autoSpaceDE w:val="0"/>
        <w:autoSpaceDN w:val="0"/>
        <w:adjustRightInd w:val="0"/>
        <w:spacing w:line="240" w:lineRule="auto"/>
        <w:ind w:left="284" w:firstLine="425"/>
        <w:jc w:val="both"/>
        <w:rPr>
          <w:color w:val="000000"/>
          <w:sz w:val="24"/>
          <w:szCs w:val="24"/>
        </w:rPr>
      </w:pPr>
      <w:r w:rsidRPr="00074ACE">
        <w:rPr>
          <w:rFonts w:ascii="Times New Roman" w:hAnsi="Times New Roman"/>
          <w:color w:val="000000"/>
          <w:sz w:val="24"/>
          <w:szCs w:val="24"/>
        </w:rPr>
        <w:t>Численность пенсионеров - 340 человек (26% от общей численности населения). Средний размер пенсии на конец отчетного периода составил 13000 рублей</w:t>
      </w:r>
      <w:r w:rsidRPr="00074ACE">
        <w:rPr>
          <w:color w:val="000000"/>
          <w:sz w:val="24"/>
          <w:szCs w:val="24"/>
        </w:rPr>
        <w:t>.</w:t>
      </w:r>
    </w:p>
    <w:p w:rsidR="004913DC" w:rsidRPr="00074ACE" w:rsidRDefault="004913DC" w:rsidP="009A0F06">
      <w:pPr>
        <w:pStyle w:val="ListParagraph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074ACE">
        <w:rPr>
          <w:rFonts w:ascii="Times New Roman" w:hAnsi="Times New Roman"/>
          <w:color w:val="000000"/>
          <w:sz w:val="24"/>
          <w:szCs w:val="24"/>
        </w:rPr>
        <w:t>К 2024 году размер пенсии  будет повышаться в соответствии с Постановлением Правительства российской Федерации.</w:t>
      </w:r>
    </w:p>
    <w:p w:rsidR="004913DC" w:rsidRPr="00074ACE" w:rsidRDefault="004913DC" w:rsidP="009A0F06">
      <w:pPr>
        <w:pStyle w:val="NoSpacing"/>
        <w:ind w:left="284"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074ACE">
        <w:rPr>
          <w:rFonts w:ascii="Times New Roman" w:hAnsi="Times New Roman"/>
          <w:b/>
          <w:bCs/>
          <w:i/>
          <w:color w:val="000000"/>
          <w:sz w:val="24"/>
          <w:szCs w:val="24"/>
        </w:rPr>
        <w:t xml:space="preserve">Здравоохранение. </w:t>
      </w:r>
      <w:r w:rsidRPr="00074ACE">
        <w:rPr>
          <w:rFonts w:ascii="Times New Roman" w:hAnsi="Times New Roman"/>
          <w:bCs/>
          <w:color w:val="000000"/>
          <w:sz w:val="24"/>
          <w:szCs w:val="24"/>
        </w:rPr>
        <w:t>На территории Большекосульского сель</w:t>
      </w:r>
      <w:r w:rsidRPr="00074ACE">
        <w:rPr>
          <w:rFonts w:ascii="Times New Roman" w:hAnsi="Times New Roman"/>
          <w:sz w:val="24"/>
          <w:szCs w:val="24"/>
        </w:rPr>
        <w:t xml:space="preserve">совета функционируют  филиалы краевого государственного бюджетного учреждения здравоохранения «Большекосульская врачебная амбулатория»-филиал № 3, Каштановский  ФАП.  </w:t>
      </w:r>
    </w:p>
    <w:p w:rsidR="004913DC" w:rsidRPr="00074ACE" w:rsidRDefault="004913DC" w:rsidP="009A0F06">
      <w:pPr>
        <w:pStyle w:val="NoSpacing"/>
        <w:ind w:left="284"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074ACE">
        <w:rPr>
          <w:rFonts w:ascii="Times New Roman" w:hAnsi="Times New Roman"/>
          <w:sz w:val="24"/>
          <w:szCs w:val="24"/>
        </w:rPr>
        <w:t>К 2024 году сохранится количество действующих фельдшерско-акушерских пункта.</w:t>
      </w:r>
    </w:p>
    <w:p w:rsidR="004913DC" w:rsidRPr="00074ACE" w:rsidRDefault="004913DC" w:rsidP="009A0F06">
      <w:pPr>
        <w:pStyle w:val="NoSpacing"/>
        <w:ind w:left="284" w:firstLine="425"/>
        <w:contextualSpacing/>
        <w:jc w:val="both"/>
        <w:rPr>
          <w:rFonts w:ascii="Times New Roman" w:hAnsi="Times New Roman"/>
          <w:sz w:val="24"/>
          <w:szCs w:val="24"/>
        </w:rPr>
      </w:pPr>
    </w:p>
    <w:p w:rsidR="004913DC" w:rsidRPr="00074ACE" w:rsidRDefault="004913DC" w:rsidP="009A0F06">
      <w:pPr>
        <w:pStyle w:val="ListParagraph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074ACE">
        <w:rPr>
          <w:rFonts w:ascii="Times New Roman" w:hAnsi="Times New Roman"/>
          <w:i/>
          <w:color w:val="000000"/>
          <w:sz w:val="24"/>
          <w:szCs w:val="24"/>
        </w:rPr>
        <w:t xml:space="preserve">В </w:t>
      </w:r>
      <w:r w:rsidRPr="00074ACE">
        <w:rPr>
          <w:rFonts w:ascii="Times New Roman" w:hAnsi="Times New Roman"/>
          <w:b/>
          <w:bCs/>
          <w:i/>
          <w:color w:val="000000"/>
          <w:sz w:val="24"/>
          <w:szCs w:val="24"/>
        </w:rPr>
        <w:t xml:space="preserve">сфере образования </w:t>
      </w:r>
      <w:r w:rsidRPr="00074ACE">
        <w:rPr>
          <w:rFonts w:ascii="Times New Roman" w:hAnsi="Times New Roman"/>
          <w:sz w:val="24"/>
          <w:szCs w:val="24"/>
        </w:rPr>
        <w:t xml:space="preserve">действуют: одно дошкольное образовательное учреждение (детские сад в с. Большая Косуль), одна средняя  школа  (Большекосульская СОШ). </w:t>
      </w:r>
    </w:p>
    <w:p w:rsidR="004913DC" w:rsidRPr="00074ACE" w:rsidRDefault="004913DC" w:rsidP="009A0F06">
      <w:pPr>
        <w:pStyle w:val="ListParagraph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074ACE">
        <w:rPr>
          <w:rFonts w:ascii="Times New Roman" w:hAnsi="Times New Roman"/>
          <w:sz w:val="24"/>
          <w:szCs w:val="24"/>
        </w:rPr>
        <w:t>Количество учащихся составляет 1</w:t>
      </w:r>
      <w:bookmarkStart w:id="0" w:name="_GoBack"/>
      <w:bookmarkEnd w:id="0"/>
      <w:r w:rsidRPr="00074ACE">
        <w:rPr>
          <w:rFonts w:ascii="Times New Roman" w:hAnsi="Times New Roman"/>
          <w:sz w:val="24"/>
          <w:szCs w:val="24"/>
        </w:rPr>
        <w:t>64 чел. Количество детей, посещающих дошкольные учреждения- 60.</w:t>
      </w:r>
    </w:p>
    <w:p w:rsidR="004913DC" w:rsidRPr="00074ACE" w:rsidRDefault="004913DC" w:rsidP="009A0F06">
      <w:pPr>
        <w:pStyle w:val="ListParagraph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074ACE">
        <w:rPr>
          <w:rFonts w:ascii="Times New Roman" w:hAnsi="Times New Roman"/>
          <w:sz w:val="24"/>
          <w:szCs w:val="24"/>
        </w:rPr>
        <w:t>К 2024 году количество учащихся  сохранится за счет сохранения численности детей школьного возраста.</w:t>
      </w:r>
    </w:p>
    <w:p w:rsidR="004913DC" w:rsidRPr="00074ACE" w:rsidRDefault="004913DC" w:rsidP="009A0F06">
      <w:pPr>
        <w:pStyle w:val="ListParagraph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</w:p>
    <w:p w:rsidR="004913DC" w:rsidRPr="00074ACE" w:rsidRDefault="004913DC" w:rsidP="009A0F06">
      <w:pPr>
        <w:pStyle w:val="ListParagraph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074ACE">
        <w:rPr>
          <w:rFonts w:ascii="Times New Roman" w:hAnsi="Times New Roman"/>
          <w:b/>
          <w:bCs/>
          <w:i/>
          <w:color w:val="000000"/>
          <w:sz w:val="24"/>
          <w:szCs w:val="24"/>
        </w:rPr>
        <w:t>Культура</w:t>
      </w:r>
      <w:r w:rsidRPr="00074ACE">
        <w:rPr>
          <w:rFonts w:ascii="Times New Roman" w:hAnsi="Times New Roman"/>
          <w:i/>
          <w:sz w:val="24"/>
          <w:szCs w:val="24"/>
        </w:rPr>
        <w:t xml:space="preserve">. </w:t>
      </w:r>
      <w:r w:rsidRPr="00074ACE">
        <w:rPr>
          <w:rFonts w:ascii="Times New Roman" w:hAnsi="Times New Roman"/>
          <w:sz w:val="24"/>
          <w:szCs w:val="24"/>
        </w:rPr>
        <w:t>На территории Большекосульского сельсовета функционируют один сельский дом культуры (с. Большая Косуль) и сельский клуб (п. Каштан).</w:t>
      </w:r>
    </w:p>
    <w:p w:rsidR="004913DC" w:rsidRPr="00074ACE" w:rsidRDefault="004913DC" w:rsidP="009A0F06">
      <w:pPr>
        <w:pStyle w:val="ListParagraph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074ACE">
        <w:rPr>
          <w:rFonts w:ascii="Times New Roman" w:hAnsi="Times New Roman"/>
          <w:sz w:val="24"/>
          <w:szCs w:val="24"/>
        </w:rPr>
        <w:t>К 2024 году уровень фактической обеспеченности клубами и учреждениями от нормативной потребности сохранится на уровне 100 процентов за счет обеспечения финансирования деятельности данной отрасли.</w:t>
      </w:r>
    </w:p>
    <w:p w:rsidR="004913DC" w:rsidRPr="00074ACE" w:rsidRDefault="004913DC" w:rsidP="009A0F06">
      <w:pPr>
        <w:spacing w:before="100" w:beforeAutospacing="1" w:after="100" w:afterAutospacing="1"/>
        <w:ind w:left="284" w:firstLine="425"/>
        <w:contextualSpacing/>
        <w:jc w:val="both"/>
      </w:pPr>
      <w:r w:rsidRPr="00074ACE">
        <w:rPr>
          <w:b/>
          <w:bCs/>
          <w:i/>
          <w:color w:val="000000"/>
        </w:rPr>
        <w:t>Социальная поддержка населения</w:t>
      </w:r>
      <w:r w:rsidRPr="00074ACE">
        <w:rPr>
          <w:bCs/>
          <w:i/>
          <w:color w:val="000000"/>
        </w:rPr>
        <w:t xml:space="preserve">. </w:t>
      </w:r>
      <w:r w:rsidRPr="00074ACE">
        <w:t>КГБУСО «КЦСОН «Надежда» в 2021 году: На дому обслужено 68 граждан пожилого возраста и инвалидов.</w:t>
      </w:r>
    </w:p>
    <w:p w:rsidR="004913DC" w:rsidRPr="00074ACE" w:rsidRDefault="004913DC" w:rsidP="009A0F06">
      <w:pPr>
        <w:spacing w:before="100" w:beforeAutospacing="1" w:after="100" w:afterAutospacing="1"/>
        <w:ind w:left="284" w:firstLine="425"/>
        <w:contextualSpacing/>
        <w:jc w:val="both"/>
        <w:rPr>
          <w:bCs/>
          <w:color w:val="000000"/>
        </w:rPr>
      </w:pPr>
      <w:r w:rsidRPr="00074ACE">
        <w:rPr>
          <w:bCs/>
          <w:color w:val="000000"/>
        </w:rPr>
        <w:t>Численность граждан, пользующихся социальной поддержкой по оплате жилого помещения и  коммунальных услуг за 2021 год составила 340 человек.</w:t>
      </w:r>
    </w:p>
    <w:p w:rsidR="004913DC" w:rsidRPr="00074ACE" w:rsidRDefault="004913DC" w:rsidP="00074ACE">
      <w:pPr>
        <w:ind w:left="284" w:firstLineChars="100" w:firstLine="240"/>
        <w:jc w:val="both"/>
        <w:rPr>
          <w:color w:val="000000"/>
          <w:lang w:eastAsia="ru-RU"/>
        </w:rPr>
      </w:pPr>
      <w:r w:rsidRPr="00074ACE">
        <w:rPr>
          <w:bCs/>
          <w:color w:val="000000"/>
        </w:rPr>
        <w:t xml:space="preserve">К 2024 </w:t>
      </w:r>
      <w:r w:rsidRPr="00074ACE">
        <w:rPr>
          <w:color w:val="000000"/>
          <w:lang w:eastAsia="ru-RU"/>
        </w:rPr>
        <w:t>численность отдельных категорий граждан, имеющих право на меры социальной поддержки в соответствии законодательством Российской Федерации и субъекта Российской Федерации уменьшится в связи с ростом размеров пенсионных выплат.</w:t>
      </w:r>
    </w:p>
    <w:p w:rsidR="004913DC" w:rsidRPr="00074ACE" w:rsidRDefault="004913DC" w:rsidP="009A0F06">
      <w:pPr>
        <w:spacing w:before="100" w:beforeAutospacing="1" w:after="100" w:afterAutospacing="1"/>
        <w:ind w:left="284" w:firstLine="425"/>
        <w:contextualSpacing/>
        <w:jc w:val="both"/>
        <w:rPr>
          <w:bCs/>
          <w:color w:val="000000"/>
        </w:rPr>
      </w:pPr>
    </w:p>
    <w:p w:rsidR="004913DC" w:rsidRPr="00074ACE" w:rsidRDefault="004913DC" w:rsidP="009A0F06">
      <w:pPr>
        <w:spacing w:before="100" w:beforeAutospacing="1" w:after="100" w:afterAutospacing="1"/>
        <w:ind w:left="284" w:firstLine="425"/>
        <w:contextualSpacing/>
        <w:jc w:val="both"/>
        <w:rPr>
          <w:lang w:eastAsia="ru-RU"/>
        </w:rPr>
      </w:pPr>
      <w:r w:rsidRPr="00074ACE">
        <w:rPr>
          <w:b/>
          <w:bCs/>
          <w:i/>
          <w:color w:val="000000"/>
        </w:rPr>
        <w:t xml:space="preserve">Жилищно-коммунальное хозяйство. </w:t>
      </w:r>
      <w:r w:rsidRPr="00074ACE">
        <w:rPr>
          <w:lang w:eastAsia="ru-RU"/>
        </w:rPr>
        <w:t>На территории Большекосульского сельсовета  услуги ЖКХ оказывают:</w:t>
      </w:r>
    </w:p>
    <w:p w:rsidR="004913DC" w:rsidRPr="00074ACE" w:rsidRDefault="004913DC" w:rsidP="009A0F06">
      <w:pPr>
        <w:ind w:left="284" w:firstLine="425"/>
        <w:contextualSpacing/>
        <w:jc w:val="both"/>
        <w:rPr>
          <w:lang w:eastAsia="ru-RU"/>
        </w:rPr>
      </w:pPr>
      <w:r w:rsidRPr="00074ACE">
        <w:rPr>
          <w:lang w:eastAsia="ru-RU"/>
        </w:rPr>
        <w:t xml:space="preserve">- МУП «РТЭК» - услуги теплоснабжения, </w:t>
      </w:r>
    </w:p>
    <w:p w:rsidR="004913DC" w:rsidRPr="00074ACE" w:rsidRDefault="004913DC" w:rsidP="009A0F06">
      <w:pPr>
        <w:ind w:left="284" w:firstLine="425"/>
        <w:contextualSpacing/>
        <w:jc w:val="both"/>
        <w:rPr>
          <w:lang w:eastAsia="ru-RU"/>
        </w:rPr>
      </w:pPr>
      <w:r w:rsidRPr="00074ACE">
        <w:rPr>
          <w:lang w:eastAsia="ru-RU"/>
        </w:rPr>
        <w:t>- МКП «Услуга» - услуги водоснабжения;</w:t>
      </w:r>
    </w:p>
    <w:p w:rsidR="004913DC" w:rsidRPr="00074ACE" w:rsidRDefault="004913DC" w:rsidP="009A0F06">
      <w:pPr>
        <w:ind w:left="284" w:firstLine="425"/>
        <w:contextualSpacing/>
        <w:jc w:val="both"/>
        <w:rPr>
          <w:b/>
          <w:bCs/>
          <w:i/>
          <w:color w:val="000000"/>
        </w:rPr>
      </w:pPr>
    </w:p>
    <w:p w:rsidR="004913DC" w:rsidRPr="00074ACE" w:rsidRDefault="004913DC" w:rsidP="009A0F06">
      <w:pPr>
        <w:ind w:left="284" w:firstLine="425"/>
        <w:contextualSpacing/>
        <w:jc w:val="both"/>
      </w:pPr>
      <w:r w:rsidRPr="00074ACE">
        <w:rPr>
          <w:b/>
          <w:bCs/>
          <w:i/>
          <w:color w:val="000000"/>
        </w:rPr>
        <w:t xml:space="preserve">Бюджет. </w:t>
      </w:r>
      <w:r w:rsidRPr="00074ACE">
        <w:t>Бюджет Большекосульского сельсовета за 9 мес. 2021 года по доходам исполнен в сумме 9072,3 тыс. руб.(43 % от плана), по расходам в сумме  8944,3 тыс. руб.(42% от плана).</w:t>
      </w:r>
    </w:p>
    <w:p w:rsidR="004913DC" w:rsidRPr="00074ACE" w:rsidRDefault="004913DC" w:rsidP="009A0F06">
      <w:pPr>
        <w:ind w:left="284" w:firstLine="425"/>
        <w:contextualSpacing/>
        <w:jc w:val="both"/>
      </w:pPr>
      <w:r w:rsidRPr="00074ACE">
        <w:t>К 2024 году бюджет сельсовета планируется в сумме 12946,6 тыс. рублей.</w:t>
      </w:r>
    </w:p>
    <w:p w:rsidR="004913DC" w:rsidRPr="00074ACE" w:rsidRDefault="004913DC" w:rsidP="009A0F06">
      <w:pPr>
        <w:ind w:left="284" w:firstLine="425"/>
        <w:contextualSpacing/>
        <w:jc w:val="both"/>
      </w:pPr>
    </w:p>
    <w:p w:rsidR="004913DC" w:rsidRPr="00074ACE" w:rsidRDefault="004913DC" w:rsidP="009A0F06">
      <w:pPr>
        <w:pStyle w:val="NoSpacing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074ACE">
        <w:rPr>
          <w:rFonts w:ascii="Times New Roman" w:hAnsi="Times New Roman"/>
          <w:b/>
          <w:bCs/>
          <w:i/>
          <w:sz w:val="24"/>
          <w:szCs w:val="24"/>
        </w:rPr>
        <w:t>Сельскохозяйственное производство</w:t>
      </w:r>
      <w:r w:rsidRPr="00074ACE">
        <w:rPr>
          <w:b/>
          <w:bCs/>
          <w:i/>
          <w:sz w:val="24"/>
          <w:szCs w:val="24"/>
        </w:rPr>
        <w:t xml:space="preserve">. </w:t>
      </w:r>
      <w:r w:rsidRPr="00074ACE">
        <w:rPr>
          <w:rFonts w:ascii="Times New Roman" w:hAnsi="Times New Roman"/>
          <w:bCs/>
          <w:sz w:val="24"/>
          <w:szCs w:val="24"/>
        </w:rPr>
        <w:t xml:space="preserve">На территории Большекосульского сельсовета находится </w:t>
      </w:r>
      <w:r w:rsidRPr="00074ACE">
        <w:rPr>
          <w:rFonts w:ascii="Times New Roman" w:hAnsi="Times New Roman"/>
          <w:sz w:val="24"/>
          <w:szCs w:val="24"/>
        </w:rPr>
        <w:t xml:space="preserve"> сельскохозяйственные предприятия ООО «Боготольская птицефабрика», ООО СХП «Дары Малиновки»</w:t>
      </w:r>
    </w:p>
    <w:p w:rsidR="004913DC" w:rsidRPr="00074ACE" w:rsidRDefault="004913DC" w:rsidP="009A0F06">
      <w:pPr>
        <w:ind w:left="284" w:firstLine="425"/>
        <w:contextualSpacing/>
        <w:jc w:val="both"/>
        <w:rPr>
          <w:lang w:eastAsia="ru-RU"/>
        </w:rPr>
      </w:pPr>
      <w:r w:rsidRPr="00074ACE">
        <w:rPr>
          <w:b/>
          <w:bCs/>
          <w:i/>
        </w:rPr>
        <w:t>Малое предпринимательство.</w:t>
      </w:r>
      <w:r w:rsidRPr="00074ACE">
        <w:rPr>
          <w:lang w:eastAsia="ru-RU"/>
        </w:rPr>
        <w:t xml:space="preserve"> НА 01.01.2021 года на территории Большекосульского сельсовета зарегистрирован 4 индивидуальных предпринимателей. </w:t>
      </w:r>
    </w:p>
    <w:p w:rsidR="004913DC" w:rsidRPr="00074ACE" w:rsidRDefault="004913DC" w:rsidP="009A0F06">
      <w:pPr>
        <w:ind w:left="284" w:firstLine="425"/>
        <w:contextualSpacing/>
        <w:jc w:val="both"/>
      </w:pPr>
      <w:r w:rsidRPr="00074ACE">
        <w:rPr>
          <w:lang w:eastAsia="ru-RU"/>
        </w:rPr>
        <w:t>П</w:t>
      </w:r>
      <w:r w:rsidRPr="00074ACE">
        <w:t>отребительский рынок представлен 5 объектами розничной торговли.</w:t>
      </w:r>
    </w:p>
    <w:p w:rsidR="004913DC" w:rsidRPr="00074ACE" w:rsidRDefault="004913DC" w:rsidP="009A0F06">
      <w:pPr>
        <w:ind w:left="284" w:firstLine="425"/>
        <w:contextualSpacing/>
        <w:jc w:val="both"/>
      </w:pPr>
      <w:r w:rsidRPr="00074ACE">
        <w:t xml:space="preserve">К 2024 году количество индивидуальный предпринимателей сохранится  в связи </w:t>
      </w:r>
    </w:p>
    <w:p w:rsidR="004913DC" w:rsidRPr="00074ACE" w:rsidRDefault="004913DC" w:rsidP="00F65341">
      <w:pPr>
        <w:ind w:left="284" w:firstLine="425"/>
        <w:contextualSpacing/>
        <w:jc w:val="both"/>
      </w:pPr>
      <w:r w:rsidRPr="00074ACE">
        <w:t>с потребностью и необходимостью самоорганизацией трудовой деятельности.</w:t>
      </w:r>
    </w:p>
    <w:p w:rsidR="004913DC" w:rsidRPr="00074ACE" w:rsidRDefault="004913DC" w:rsidP="00F65341">
      <w:pPr>
        <w:ind w:left="284" w:firstLine="425"/>
        <w:contextualSpacing/>
        <w:jc w:val="both"/>
      </w:pPr>
      <w:r w:rsidRPr="00074ACE">
        <w:rPr>
          <w:b/>
          <w:bCs/>
          <w:i/>
          <w:color w:val="000000"/>
        </w:rPr>
        <w:t>Транспорт и связь.</w:t>
      </w:r>
      <w:r w:rsidRPr="00074ACE">
        <w:t xml:space="preserve"> Транспортное сообщение с г.Боготол  и районом обеспечивает ОАО «Автомобилист»; ГП АТП обеспечивает транспортное сообщение с  г. Боготол, г Ачинск, г. Красноярск, г. Мариинскв определенные дни по расписанию. Есть проблемы с обеспечением населения общественным транспортом.</w:t>
      </w:r>
    </w:p>
    <w:p w:rsidR="004913DC" w:rsidRPr="00074ACE" w:rsidRDefault="004913DC" w:rsidP="009A0F06">
      <w:pPr>
        <w:pStyle w:val="NoSpacing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074ACE">
        <w:rPr>
          <w:rFonts w:ascii="Times New Roman" w:hAnsi="Times New Roman"/>
          <w:sz w:val="24"/>
          <w:szCs w:val="24"/>
        </w:rPr>
        <w:t xml:space="preserve"> 6 населенных пунктов  обслуживаются почтовой связью. Во всех населенных пунктах есть сотовая связь.</w:t>
      </w:r>
    </w:p>
    <w:p w:rsidR="004913DC" w:rsidRPr="00074ACE" w:rsidRDefault="004913DC" w:rsidP="009A0F06">
      <w:pPr>
        <w:pStyle w:val="NoSpacing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074ACE">
        <w:rPr>
          <w:rFonts w:ascii="Times New Roman" w:hAnsi="Times New Roman"/>
          <w:sz w:val="24"/>
          <w:szCs w:val="24"/>
        </w:rPr>
        <w:t>К 2024 году обеспечение жителей муниципального образования транспортом, почтовой и сотовой связь останется приоритетным направлением деятельности администрации.</w:t>
      </w:r>
    </w:p>
    <w:p w:rsidR="004913DC" w:rsidRPr="00074ACE" w:rsidRDefault="004913DC" w:rsidP="009A0F06">
      <w:pPr>
        <w:autoSpaceDE w:val="0"/>
        <w:autoSpaceDN w:val="0"/>
        <w:adjustRightInd w:val="0"/>
        <w:ind w:left="284" w:firstLine="425"/>
        <w:contextualSpacing/>
        <w:jc w:val="both"/>
      </w:pPr>
    </w:p>
    <w:p w:rsidR="004913DC" w:rsidRPr="00074ACE" w:rsidRDefault="004913DC" w:rsidP="009A0F06">
      <w:pPr>
        <w:autoSpaceDE w:val="0"/>
        <w:autoSpaceDN w:val="0"/>
        <w:adjustRightInd w:val="0"/>
        <w:ind w:left="284" w:firstLine="425"/>
        <w:contextualSpacing/>
        <w:jc w:val="both"/>
        <w:rPr>
          <w:color w:val="000000"/>
        </w:rPr>
      </w:pPr>
    </w:p>
    <w:p w:rsidR="004913DC" w:rsidRPr="00074ACE" w:rsidRDefault="004913DC" w:rsidP="009A0F06">
      <w:pPr>
        <w:autoSpaceDE w:val="0"/>
        <w:autoSpaceDN w:val="0"/>
        <w:adjustRightInd w:val="0"/>
        <w:ind w:left="284" w:firstLine="425"/>
        <w:contextualSpacing/>
        <w:jc w:val="both"/>
        <w:rPr>
          <w:color w:val="000000"/>
        </w:rPr>
      </w:pPr>
    </w:p>
    <w:sectPr w:rsidR="004913DC" w:rsidRPr="00074ACE" w:rsidSect="009C145E">
      <w:footerReference w:type="default" r:id="rId7"/>
      <w:pgSz w:w="11906" w:h="16838" w:code="9"/>
      <w:pgMar w:top="1134" w:right="566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3DC" w:rsidRDefault="004913DC" w:rsidP="003E1C87">
      <w:r>
        <w:separator/>
      </w:r>
    </w:p>
  </w:endnote>
  <w:endnote w:type="continuationSeparator" w:id="0">
    <w:p w:rsidR="004913DC" w:rsidRDefault="004913DC" w:rsidP="003E1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3DC" w:rsidRDefault="004913DC">
    <w:pPr>
      <w:pStyle w:val="Footer"/>
      <w:jc w:val="right"/>
    </w:pPr>
    <w:fldSimple w:instr="PAGE   \* MERGEFORMAT">
      <w:r>
        <w:rPr>
          <w:noProof/>
        </w:rPr>
        <w:t>2</w:t>
      </w:r>
    </w:fldSimple>
  </w:p>
  <w:p w:rsidR="004913DC" w:rsidRDefault="004913D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3DC" w:rsidRDefault="004913DC" w:rsidP="003E1C87">
      <w:r>
        <w:separator/>
      </w:r>
    </w:p>
  </w:footnote>
  <w:footnote w:type="continuationSeparator" w:id="0">
    <w:p w:rsidR="004913DC" w:rsidRDefault="004913DC" w:rsidP="003E1C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B08A6"/>
    <w:multiLevelType w:val="hybridMultilevel"/>
    <w:tmpl w:val="1B0E680E"/>
    <w:lvl w:ilvl="0" w:tplc="C5A4C1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3D388D"/>
    <w:multiLevelType w:val="hybridMultilevel"/>
    <w:tmpl w:val="CB168396"/>
    <w:lvl w:ilvl="0" w:tplc="BCBC0BE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5E2122"/>
    <w:multiLevelType w:val="hybridMultilevel"/>
    <w:tmpl w:val="BCA82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EE3C9A"/>
    <w:multiLevelType w:val="hybridMultilevel"/>
    <w:tmpl w:val="5666037A"/>
    <w:lvl w:ilvl="0" w:tplc="BCBC0BE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F01607"/>
    <w:multiLevelType w:val="hybridMultilevel"/>
    <w:tmpl w:val="8A009114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0F501C7A"/>
    <w:multiLevelType w:val="hybridMultilevel"/>
    <w:tmpl w:val="3372006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1900523"/>
    <w:multiLevelType w:val="hybridMultilevel"/>
    <w:tmpl w:val="9D4261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4301FC5"/>
    <w:multiLevelType w:val="hybridMultilevel"/>
    <w:tmpl w:val="E5B63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CBC0BE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5D25B26"/>
    <w:multiLevelType w:val="hybridMultilevel"/>
    <w:tmpl w:val="37340E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64F1111"/>
    <w:multiLevelType w:val="hybridMultilevel"/>
    <w:tmpl w:val="ADAE7454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171ADD"/>
    <w:multiLevelType w:val="hybridMultilevel"/>
    <w:tmpl w:val="7D583F64"/>
    <w:lvl w:ilvl="0" w:tplc="BCBC0BE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F568B"/>
    <w:multiLevelType w:val="hybridMultilevel"/>
    <w:tmpl w:val="ABF8CAF4"/>
    <w:lvl w:ilvl="0" w:tplc="3F7844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7A3EDF"/>
    <w:multiLevelType w:val="hybridMultilevel"/>
    <w:tmpl w:val="496AC816"/>
    <w:lvl w:ilvl="0" w:tplc="BCBC0BE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6316693"/>
    <w:multiLevelType w:val="hybridMultilevel"/>
    <w:tmpl w:val="85A2218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A8B5597"/>
    <w:multiLevelType w:val="hybridMultilevel"/>
    <w:tmpl w:val="7780E9BA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>
    <w:nsid w:val="2B7860EB"/>
    <w:multiLevelType w:val="hybridMultilevel"/>
    <w:tmpl w:val="C87CEF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FF16E5E"/>
    <w:multiLevelType w:val="hybridMultilevel"/>
    <w:tmpl w:val="F42CF3C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2633F32"/>
    <w:multiLevelType w:val="hybridMultilevel"/>
    <w:tmpl w:val="D116E196"/>
    <w:lvl w:ilvl="0" w:tplc="BCBC0BE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A20030"/>
    <w:multiLevelType w:val="hybridMultilevel"/>
    <w:tmpl w:val="88AA5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BCBC0BE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  <w:color w:val="auto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color w:val="auto"/>
      </w:rPr>
    </w:lvl>
    <w:lvl w:ilvl="4" w:tplc="BCBC0BEE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9000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  <w:color w:val="auto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4282927"/>
    <w:multiLevelType w:val="hybridMultilevel"/>
    <w:tmpl w:val="7040C186"/>
    <w:lvl w:ilvl="0" w:tplc="4F5E535C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488118A"/>
    <w:multiLevelType w:val="hybridMultilevel"/>
    <w:tmpl w:val="6B3692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68D7AF9"/>
    <w:multiLevelType w:val="hybridMultilevel"/>
    <w:tmpl w:val="11146A12"/>
    <w:lvl w:ilvl="0" w:tplc="D012F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2732AA"/>
    <w:multiLevelType w:val="hybridMultilevel"/>
    <w:tmpl w:val="F42CF3C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E130FE9"/>
    <w:multiLevelType w:val="hybridMultilevel"/>
    <w:tmpl w:val="407642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1C2295"/>
    <w:multiLevelType w:val="hybridMultilevel"/>
    <w:tmpl w:val="9B1620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8C164EC"/>
    <w:multiLevelType w:val="hybridMultilevel"/>
    <w:tmpl w:val="C35ACE12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6">
    <w:nsid w:val="4C103910"/>
    <w:multiLevelType w:val="hybridMultilevel"/>
    <w:tmpl w:val="F9FA8430"/>
    <w:lvl w:ilvl="0" w:tplc="AE36EF4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27">
    <w:nsid w:val="4FC61A75"/>
    <w:multiLevelType w:val="hybridMultilevel"/>
    <w:tmpl w:val="7F3C9D80"/>
    <w:lvl w:ilvl="0" w:tplc="BCBC0BE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5F6346"/>
    <w:multiLevelType w:val="hybridMultilevel"/>
    <w:tmpl w:val="A9EE968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53DF472F"/>
    <w:multiLevelType w:val="hybridMultilevel"/>
    <w:tmpl w:val="39CE1988"/>
    <w:lvl w:ilvl="0" w:tplc="0A56E274">
      <w:start w:val="1"/>
      <w:numFmt w:val="bullet"/>
      <w:lvlText w:val="-"/>
      <w:lvlJc w:val="left"/>
      <w:pPr>
        <w:ind w:left="720" w:hanging="360"/>
      </w:pPr>
      <w:rPr>
        <w:rFonts w:ascii="Shruti" w:hAnsi="Shrut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454804"/>
    <w:multiLevelType w:val="hybridMultilevel"/>
    <w:tmpl w:val="FB2095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81C7DE1"/>
    <w:multiLevelType w:val="hybridMultilevel"/>
    <w:tmpl w:val="DCF8989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4F5661D"/>
    <w:multiLevelType w:val="hybridMultilevel"/>
    <w:tmpl w:val="5720C33C"/>
    <w:lvl w:ilvl="0" w:tplc="0A56E274">
      <w:start w:val="1"/>
      <w:numFmt w:val="bullet"/>
      <w:lvlText w:val="-"/>
      <w:lvlJc w:val="left"/>
      <w:pPr>
        <w:ind w:left="720" w:hanging="360"/>
      </w:pPr>
      <w:rPr>
        <w:rFonts w:ascii="Shruti" w:hAnsi="Shrut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E80B99"/>
    <w:multiLevelType w:val="hybridMultilevel"/>
    <w:tmpl w:val="8EEC886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E9652DE"/>
    <w:multiLevelType w:val="hybridMultilevel"/>
    <w:tmpl w:val="A442F6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4CF7CF0"/>
    <w:multiLevelType w:val="hybridMultilevel"/>
    <w:tmpl w:val="13AACF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AA37F22"/>
    <w:multiLevelType w:val="hybridMultilevel"/>
    <w:tmpl w:val="D5829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5"/>
  </w:num>
  <w:num w:numId="3">
    <w:abstractNumId w:val="20"/>
  </w:num>
  <w:num w:numId="4">
    <w:abstractNumId w:val="36"/>
  </w:num>
  <w:num w:numId="5">
    <w:abstractNumId w:val="25"/>
  </w:num>
  <w:num w:numId="6">
    <w:abstractNumId w:val="23"/>
  </w:num>
  <w:num w:numId="7">
    <w:abstractNumId w:val="4"/>
  </w:num>
  <w:num w:numId="8">
    <w:abstractNumId w:val="11"/>
  </w:num>
  <w:num w:numId="9">
    <w:abstractNumId w:val="21"/>
  </w:num>
  <w:num w:numId="10">
    <w:abstractNumId w:val="26"/>
  </w:num>
  <w:num w:numId="11">
    <w:abstractNumId w:val="14"/>
  </w:num>
  <w:num w:numId="12">
    <w:abstractNumId w:val="2"/>
  </w:num>
  <w:num w:numId="13">
    <w:abstractNumId w:val="7"/>
  </w:num>
  <w:num w:numId="14">
    <w:abstractNumId w:val="1"/>
  </w:num>
  <w:num w:numId="15">
    <w:abstractNumId w:val="10"/>
  </w:num>
  <w:num w:numId="16">
    <w:abstractNumId w:val="17"/>
  </w:num>
  <w:num w:numId="17">
    <w:abstractNumId w:val="27"/>
  </w:num>
  <w:num w:numId="18">
    <w:abstractNumId w:val="18"/>
  </w:num>
  <w:num w:numId="19">
    <w:abstractNumId w:val="12"/>
  </w:num>
  <w:num w:numId="20">
    <w:abstractNumId w:val="3"/>
  </w:num>
  <w:num w:numId="21">
    <w:abstractNumId w:val="5"/>
  </w:num>
  <w:num w:numId="22">
    <w:abstractNumId w:val="28"/>
  </w:num>
  <w:num w:numId="23">
    <w:abstractNumId w:val="30"/>
  </w:num>
  <w:num w:numId="24">
    <w:abstractNumId w:val="19"/>
  </w:num>
  <w:num w:numId="25">
    <w:abstractNumId w:val="6"/>
  </w:num>
  <w:num w:numId="26">
    <w:abstractNumId w:val="29"/>
  </w:num>
  <w:num w:numId="27">
    <w:abstractNumId w:val="32"/>
  </w:num>
  <w:num w:numId="28">
    <w:abstractNumId w:val="35"/>
  </w:num>
  <w:num w:numId="29">
    <w:abstractNumId w:val="31"/>
  </w:num>
  <w:num w:numId="30">
    <w:abstractNumId w:val="9"/>
  </w:num>
  <w:num w:numId="31">
    <w:abstractNumId w:val="8"/>
  </w:num>
  <w:num w:numId="32">
    <w:abstractNumId w:val="22"/>
  </w:num>
  <w:num w:numId="33">
    <w:abstractNumId w:val="16"/>
  </w:num>
  <w:num w:numId="34">
    <w:abstractNumId w:val="34"/>
  </w:num>
  <w:num w:numId="35">
    <w:abstractNumId w:val="13"/>
  </w:num>
  <w:num w:numId="36">
    <w:abstractNumId w:val="24"/>
  </w:num>
  <w:num w:numId="3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17A9"/>
    <w:rsid w:val="000128FF"/>
    <w:rsid w:val="00016F46"/>
    <w:rsid w:val="00021677"/>
    <w:rsid w:val="00022BF2"/>
    <w:rsid w:val="000279D9"/>
    <w:rsid w:val="0003330B"/>
    <w:rsid w:val="00034B09"/>
    <w:rsid w:val="000361F1"/>
    <w:rsid w:val="00037A4D"/>
    <w:rsid w:val="00044125"/>
    <w:rsid w:val="000527E2"/>
    <w:rsid w:val="00055964"/>
    <w:rsid w:val="000629E8"/>
    <w:rsid w:val="00070A23"/>
    <w:rsid w:val="00071FC2"/>
    <w:rsid w:val="00074ACE"/>
    <w:rsid w:val="00074BB5"/>
    <w:rsid w:val="00077B9C"/>
    <w:rsid w:val="00091415"/>
    <w:rsid w:val="00095CA2"/>
    <w:rsid w:val="000A1078"/>
    <w:rsid w:val="000A38BD"/>
    <w:rsid w:val="000A59EF"/>
    <w:rsid w:val="000A74BF"/>
    <w:rsid w:val="000A7AAD"/>
    <w:rsid w:val="000B2530"/>
    <w:rsid w:val="000B2C13"/>
    <w:rsid w:val="000B396D"/>
    <w:rsid w:val="000B4BD7"/>
    <w:rsid w:val="000C1EA2"/>
    <w:rsid w:val="000C24B6"/>
    <w:rsid w:val="000C3E54"/>
    <w:rsid w:val="000C4DB9"/>
    <w:rsid w:val="000C5385"/>
    <w:rsid w:val="000D18E3"/>
    <w:rsid w:val="000D4B0E"/>
    <w:rsid w:val="000F14D0"/>
    <w:rsid w:val="000F1A34"/>
    <w:rsid w:val="000F219E"/>
    <w:rsid w:val="000F4207"/>
    <w:rsid w:val="000F5368"/>
    <w:rsid w:val="000F6696"/>
    <w:rsid w:val="0010183A"/>
    <w:rsid w:val="00101DE3"/>
    <w:rsid w:val="00101FB7"/>
    <w:rsid w:val="001046EF"/>
    <w:rsid w:val="00106391"/>
    <w:rsid w:val="00106D6A"/>
    <w:rsid w:val="00110145"/>
    <w:rsid w:val="001101F3"/>
    <w:rsid w:val="00110EC0"/>
    <w:rsid w:val="00111315"/>
    <w:rsid w:val="0011433D"/>
    <w:rsid w:val="001170CE"/>
    <w:rsid w:val="001175FA"/>
    <w:rsid w:val="00121609"/>
    <w:rsid w:val="001222C0"/>
    <w:rsid w:val="001223A7"/>
    <w:rsid w:val="001245FF"/>
    <w:rsid w:val="001275EA"/>
    <w:rsid w:val="00127C8B"/>
    <w:rsid w:val="00130B1C"/>
    <w:rsid w:val="00134F3D"/>
    <w:rsid w:val="0014357D"/>
    <w:rsid w:val="00144162"/>
    <w:rsid w:val="00147BE2"/>
    <w:rsid w:val="00150280"/>
    <w:rsid w:val="0015514C"/>
    <w:rsid w:val="001615CC"/>
    <w:rsid w:val="0016594C"/>
    <w:rsid w:val="00172BF3"/>
    <w:rsid w:val="00173ABA"/>
    <w:rsid w:val="00177556"/>
    <w:rsid w:val="00185885"/>
    <w:rsid w:val="0019589A"/>
    <w:rsid w:val="00196DC1"/>
    <w:rsid w:val="00197643"/>
    <w:rsid w:val="001A2959"/>
    <w:rsid w:val="001B01BE"/>
    <w:rsid w:val="001B325E"/>
    <w:rsid w:val="001B33A5"/>
    <w:rsid w:val="001B4778"/>
    <w:rsid w:val="001C0129"/>
    <w:rsid w:val="001C1A0A"/>
    <w:rsid w:val="001C7064"/>
    <w:rsid w:val="001D7752"/>
    <w:rsid w:val="001E6447"/>
    <w:rsid w:val="001F1E65"/>
    <w:rsid w:val="001F57D3"/>
    <w:rsid w:val="001F66BB"/>
    <w:rsid w:val="00211FEE"/>
    <w:rsid w:val="0022017B"/>
    <w:rsid w:val="00223691"/>
    <w:rsid w:val="00224347"/>
    <w:rsid w:val="00232276"/>
    <w:rsid w:val="002337AC"/>
    <w:rsid w:val="00233AFD"/>
    <w:rsid w:val="00235D16"/>
    <w:rsid w:val="00237ED3"/>
    <w:rsid w:val="00250E09"/>
    <w:rsid w:val="00253202"/>
    <w:rsid w:val="0025612B"/>
    <w:rsid w:val="00257C87"/>
    <w:rsid w:val="00262AF0"/>
    <w:rsid w:val="00264084"/>
    <w:rsid w:val="002645C7"/>
    <w:rsid w:val="00264D5B"/>
    <w:rsid w:val="00267A0E"/>
    <w:rsid w:val="00267F4C"/>
    <w:rsid w:val="00271758"/>
    <w:rsid w:val="00275AC8"/>
    <w:rsid w:val="002809C1"/>
    <w:rsid w:val="00284FA8"/>
    <w:rsid w:val="00285313"/>
    <w:rsid w:val="00287BB4"/>
    <w:rsid w:val="0029173C"/>
    <w:rsid w:val="002919D7"/>
    <w:rsid w:val="00292B9E"/>
    <w:rsid w:val="00293BB9"/>
    <w:rsid w:val="0029778A"/>
    <w:rsid w:val="002A4BD1"/>
    <w:rsid w:val="002A5CAD"/>
    <w:rsid w:val="002B194F"/>
    <w:rsid w:val="002B28BF"/>
    <w:rsid w:val="002B4F3A"/>
    <w:rsid w:val="002B597C"/>
    <w:rsid w:val="002C19C6"/>
    <w:rsid w:val="002C1FF5"/>
    <w:rsid w:val="002C5BF2"/>
    <w:rsid w:val="002D0559"/>
    <w:rsid w:val="002D103E"/>
    <w:rsid w:val="002D16D3"/>
    <w:rsid w:val="002D2655"/>
    <w:rsid w:val="002D599E"/>
    <w:rsid w:val="002D60AE"/>
    <w:rsid w:val="002E1746"/>
    <w:rsid w:val="002E42E7"/>
    <w:rsid w:val="002F2519"/>
    <w:rsid w:val="002F44B8"/>
    <w:rsid w:val="003045C9"/>
    <w:rsid w:val="00304D3E"/>
    <w:rsid w:val="00304D94"/>
    <w:rsid w:val="003050D7"/>
    <w:rsid w:val="00305FAB"/>
    <w:rsid w:val="00310962"/>
    <w:rsid w:val="00310D2B"/>
    <w:rsid w:val="003114A6"/>
    <w:rsid w:val="00313342"/>
    <w:rsid w:val="003146B7"/>
    <w:rsid w:val="003178D3"/>
    <w:rsid w:val="003217A9"/>
    <w:rsid w:val="0032244C"/>
    <w:rsid w:val="00343B8C"/>
    <w:rsid w:val="00346613"/>
    <w:rsid w:val="00347798"/>
    <w:rsid w:val="00352CF1"/>
    <w:rsid w:val="0035544A"/>
    <w:rsid w:val="00360CBE"/>
    <w:rsid w:val="0036542C"/>
    <w:rsid w:val="00365CAC"/>
    <w:rsid w:val="00371DA6"/>
    <w:rsid w:val="00373C03"/>
    <w:rsid w:val="00375740"/>
    <w:rsid w:val="003856E5"/>
    <w:rsid w:val="0039015B"/>
    <w:rsid w:val="00397F90"/>
    <w:rsid w:val="003A10EC"/>
    <w:rsid w:val="003A2C0A"/>
    <w:rsid w:val="003A3B08"/>
    <w:rsid w:val="003A3BB7"/>
    <w:rsid w:val="003A3E23"/>
    <w:rsid w:val="003A452C"/>
    <w:rsid w:val="003A567F"/>
    <w:rsid w:val="003A64CE"/>
    <w:rsid w:val="003A65F1"/>
    <w:rsid w:val="003B28F7"/>
    <w:rsid w:val="003B3C73"/>
    <w:rsid w:val="003B3DF4"/>
    <w:rsid w:val="003C4CDF"/>
    <w:rsid w:val="003D5A72"/>
    <w:rsid w:val="003E1C87"/>
    <w:rsid w:val="003E6871"/>
    <w:rsid w:val="003E7B91"/>
    <w:rsid w:val="00401D90"/>
    <w:rsid w:val="004049BF"/>
    <w:rsid w:val="0040678A"/>
    <w:rsid w:val="0041372C"/>
    <w:rsid w:val="00413829"/>
    <w:rsid w:val="00414908"/>
    <w:rsid w:val="00414EC8"/>
    <w:rsid w:val="00415A33"/>
    <w:rsid w:val="00417B6B"/>
    <w:rsid w:val="00421D6D"/>
    <w:rsid w:val="0042298A"/>
    <w:rsid w:val="0042416D"/>
    <w:rsid w:val="00425101"/>
    <w:rsid w:val="00425C35"/>
    <w:rsid w:val="00430E48"/>
    <w:rsid w:val="0043149F"/>
    <w:rsid w:val="004320DD"/>
    <w:rsid w:val="0043299A"/>
    <w:rsid w:val="004352F6"/>
    <w:rsid w:val="004418E7"/>
    <w:rsid w:val="00442897"/>
    <w:rsid w:val="00454AC4"/>
    <w:rsid w:val="004607C0"/>
    <w:rsid w:val="00460C03"/>
    <w:rsid w:val="00462B86"/>
    <w:rsid w:val="00477883"/>
    <w:rsid w:val="00480B02"/>
    <w:rsid w:val="00481AA4"/>
    <w:rsid w:val="004902D8"/>
    <w:rsid w:val="004913DC"/>
    <w:rsid w:val="004927AD"/>
    <w:rsid w:val="00497D5D"/>
    <w:rsid w:val="004A2A12"/>
    <w:rsid w:val="004A2C85"/>
    <w:rsid w:val="004A60D7"/>
    <w:rsid w:val="004B3961"/>
    <w:rsid w:val="004B4038"/>
    <w:rsid w:val="004B4346"/>
    <w:rsid w:val="004B7483"/>
    <w:rsid w:val="004C2FE2"/>
    <w:rsid w:val="004C440A"/>
    <w:rsid w:val="004C5885"/>
    <w:rsid w:val="004C59BF"/>
    <w:rsid w:val="004C61A7"/>
    <w:rsid w:val="004C6F33"/>
    <w:rsid w:val="004C6F35"/>
    <w:rsid w:val="004C7F0C"/>
    <w:rsid w:val="004D2863"/>
    <w:rsid w:val="004D2B46"/>
    <w:rsid w:val="004E0A25"/>
    <w:rsid w:val="004E0FC7"/>
    <w:rsid w:val="004E70AE"/>
    <w:rsid w:val="004F18E6"/>
    <w:rsid w:val="00500E1D"/>
    <w:rsid w:val="005011CE"/>
    <w:rsid w:val="00502CB1"/>
    <w:rsid w:val="0050383A"/>
    <w:rsid w:val="0050799D"/>
    <w:rsid w:val="00511035"/>
    <w:rsid w:val="00512329"/>
    <w:rsid w:val="005137AC"/>
    <w:rsid w:val="0051529F"/>
    <w:rsid w:val="00517D5A"/>
    <w:rsid w:val="00530DD6"/>
    <w:rsid w:val="005313E4"/>
    <w:rsid w:val="0053182F"/>
    <w:rsid w:val="00531C78"/>
    <w:rsid w:val="00532A20"/>
    <w:rsid w:val="005336BC"/>
    <w:rsid w:val="00541D2B"/>
    <w:rsid w:val="00542F90"/>
    <w:rsid w:val="005549DD"/>
    <w:rsid w:val="0055710D"/>
    <w:rsid w:val="00561ABC"/>
    <w:rsid w:val="00567853"/>
    <w:rsid w:val="00570378"/>
    <w:rsid w:val="00571FBE"/>
    <w:rsid w:val="00577614"/>
    <w:rsid w:val="005817BA"/>
    <w:rsid w:val="00582652"/>
    <w:rsid w:val="0058435F"/>
    <w:rsid w:val="0058492E"/>
    <w:rsid w:val="00592D27"/>
    <w:rsid w:val="00594754"/>
    <w:rsid w:val="00594E28"/>
    <w:rsid w:val="00595D2A"/>
    <w:rsid w:val="00597AA5"/>
    <w:rsid w:val="005A50A2"/>
    <w:rsid w:val="005B0957"/>
    <w:rsid w:val="005B1CDC"/>
    <w:rsid w:val="005B2D96"/>
    <w:rsid w:val="005B6B37"/>
    <w:rsid w:val="005C229E"/>
    <w:rsid w:val="005C5D87"/>
    <w:rsid w:val="005C6652"/>
    <w:rsid w:val="005C76F3"/>
    <w:rsid w:val="005D13C2"/>
    <w:rsid w:val="005D25FD"/>
    <w:rsid w:val="005D52CE"/>
    <w:rsid w:val="005D6AA5"/>
    <w:rsid w:val="005E0881"/>
    <w:rsid w:val="005F1AD4"/>
    <w:rsid w:val="005F2672"/>
    <w:rsid w:val="005F71C9"/>
    <w:rsid w:val="00602E8F"/>
    <w:rsid w:val="00604EC6"/>
    <w:rsid w:val="0060529B"/>
    <w:rsid w:val="00605E67"/>
    <w:rsid w:val="00616E6C"/>
    <w:rsid w:val="0062186B"/>
    <w:rsid w:val="00624441"/>
    <w:rsid w:val="00625F77"/>
    <w:rsid w:val="00626272"/>
    <w:rsid w:val="006326F3"/>
    <w:rsid w:val="00633800"/>
    <w:rsid w:val="00634090"/>
    <w:rsid w:val="0063577E"/>
    <w:rsid w:val="00637268"/>
    <w:rsid w:val="00637D83"/>
    <w:rsid w:val="006429B3"/>
    <w:rsid w:val="00646613"/>
    <w:rsid w:val="00651969"/>
    <w:rsid w:val="006547B1"/>
    <w:rsid w:val="0065717C"/>
    <w:rsid w:val="00663F75"/>
    <w:rsid w:val="00667C90"/>
    <w:rsid w:val="006723B0"/>
    <w:rsid w:val="0067377F"/>
    <w:rsid w:val="0067454E"/>
    <w:rsid w:val="00674AB2"/>
    <w:rsid w:val="00675754"/>
    <w:rsid w:val="006768B9"/>
    <w:rsid w:val="006778EC"/>
    <w:rsid w:val="00681C20"/>
    <w:rsid w:val="00682952"/>
    <w:rsid w:val="006834D3"/>
    <w:rsid w:val="006A28A7"/>
    <w:rsid w:val="006A5703"/>
    <w:rsid w:val="006B1F33"/>
    <w:rsid w:val="006B61F8"/>
    <w:rsid w:val="006C06BD"/>
    <w:rsid w:val="006C0D29"/>
    <w:rsid w:val="006C4770"/>
    <w:rsid w:val="006E0AAF"/>
    <w:rsid w:val="006E5D34"/>
    <w:rsid w:val="00702889"/>
    <w:rsid w:val="00702BE4"/>
    <w:rsid w:val="00703DC7"/>
    <w:rsid w:val="00704FF2"/>
    <w:rsid w:val="0070582A"/>
    <w:rsid w:val="0071219E"/>
    <w:rsid w:val="00716D00"/>
    <w:rsid w:val="00716D4B"/>
    <w:rsid w:val="007252F1"/>
    <w:rsid w:val="00727A7B"/>
    <w:rsid w:val="00731839"/>
    <w:rsid w:val="00742678"/>
    <w:rsid w:val="007479D9"/>
    <w:rsid w:val="00747C3A"/>
    <w:rsid w:val="00752C9B"/>
    <w:rsid w:val="007549AA"/>
    <w:rsid w:val="00754B19"/>
    <w:rsid w:val="007555C9"/>
    <w:rsid w:val="00763A86"/>
    <w:rsid w:val="00763ADE"/>
    <w:rsid w:val="007714BB"/>
    <w:rsid w:val="00773552"/>
    <w:rsid w:val="00773FB8"/>
    <w:rsid w:val="00776536"/>
    <w:rsid w:val="00777FB9"/>
    <w:rsid w:val="0078769E"/>
    <w:rsid w:val="00790EA1"/>
    <w:rsid w:val="007945C9"/>
    <w:rsid w:val="00795495"/>
    <w:rsid w:val="007A0AFA"/>
    <w:rsid w:val="007A2A83"/>
    <w:rsid w:val="007A2C47"/>
    <w:rsid w:val="007A46E9"/>
    <w:rsid w:val="007A730A"/>
    <w:rsid w:val="007A7646"/>
    <w:rsid w:val="007B2233"/>
    <w:rsid w:val="007D0881"/>
    <w:rsid w:val="007D0EBA"/>
    <w:rsid w:val="007D6F92"/>
    <w:rsid w:val="007E07FF"/>
    <w:rsid w:val="007E44B9"/>
    <w:rsid w:val="007E5C12"/>
    <w:rsid w:val="007E6E87"/>
    <w:rsid w:val="007F0C38"/>
    <w:rsid w:val="007F32B8"/>
    <w:rsid w:val="007F7499"/>
    <w:rsid w:val="0081146B"/>
    <w:rsid w:val="0081212B"/>
    <w:rsid w:val="00814243"/>
    <w:rsid w:val="00822007"/>
    <w:rsid w:val="00822953"/>
    <w:rsid w:val="0082705B"/>
    <w:rsid w:val="00832B24"/>
    <w:rsid w:val="00832C7F"/>
    <w:rsid w:val="008343FE"/>
    <w:rsid w:val="0083599F"/>
    <w:rsid w:val="00840C45"/>
    <w:rsid w:val="00844DF7"/>
    <w:rsid w:val="008472FA"/>
    <w:rsid w:val="008516F7"/>
    <w:rsid w:val="00851C7A"/>
    <w:rsid w:val="008574E4"/>
    <w:rsid w:val="00863B76"/>
    <w:rsid w:val="00867C24"/>
    <w:rsid w:val="00870059"/>
    <w:rsid w:val="008704B1"/>
    <w:rsid w:val="00871542"/>
    <w:rsid w:val="00871C76"/>
    <w:rsid w:val="0088045E"/>
    <w:rsid w:val="00881DB2"/>
    <w:rsid w:val="008854FF"/>
    <w:rsid w:val="00885CF0"/>
    <w:rsid w:val="0088782A"/>
    <w:rsid w:val="00887EF4"/>
    <w:rsid w:val="00897B41"/>
    <w:rsid w:val="008A0EB5"/>
    <w:rsid w:val="008A18DF"/>
    <w:rsid w:val="008A1A07"/>
    <w:rsid w:val="008A2704"/>
    <w:rsid w:val="008A6D5D"/>
    <w:rsid w:val="008B0314"/>
    <w:rsid w:val="008B20D2"/>
    <w:rsid w:val="008B2B55"/>
    <w:rsid w:val="008B2DF8"/>
    <w:rsid w:val="008C07D4"/>
    <w:rsid w:val="008C0E07"/>
    <w:rsid w:val="008C2C5C"/>
    <w:rsid w:val="008C3BAF"/>
    <w:rsid w:val="008C4412"/>
    <w:rsid w:val="008C449F"/>
    <w:rsid w:val="008C7A89"/>
    <w:rsid w:val="008C7EBB"/>
    <w:rsid w:val="008D2CA4"/>
    <w:rsid w:val="008D34BD"/>
    <w:rsid w:val="008D5F6D"/>
    <w:rsid w:val="008E121C"/>
    <w:rsid w:val="008E16ED"/>
    <w:rsid w:val="008F0E86"/>
    <w:rsid w:val="008F1BB4"/>
    <w:rsid w:val="008F3D19"/>
    <w:rsid w:val="008F6A1D"/>
    <w:rsid w:val="008F7422"/>
    <w:rsid w:val="00900EB3"/>
    <w:rsid w:val="009046A4"/>
    <w:rsid w:val="0091067C"/>
    <w:rsid w:val="00910DC3"/>
    <w:rsid w:val="00910DF3"/>
    <w:rsid w:val="00911563"/>
    <w:rsid w:val="009134C3"/>
    <w:rsid w:val="0091584D"/>
    <w:rsid w:val="00916D37"/>
    <w:rsid w:val="00920FE3"/>
    <w:rsid w:val="009240FD"/>
    <w:rsid w:val="00926EE1"/>
    <w:rsid w:val="00931973"/>
    <w:rsid w:val="00931B2D"/>
    <w:rsid w:val="00932698"/>
    <w:rsid w:val="009372A1"/>
    <w:rsid w:val="0094108C"/>
    <w:rsid w:val="009509E9"/>
    <w:rsid w:val="00951499"/>
    <w:rsid w:val="00952B7A"/>
    <w:rsid w:val="0095743A"/>
    <w:rsid w:val="0096045E"/>
    <w:rsid w:val="00960B28"/>
    <w:rsid w:val="009668C0"/>
    <w:rsid w:val="009736EC"/>
    <w:rsid w:val="00975CC7"/>
    <w:rsid w:val="00980C8C"/>
    <w:rsid w:val="0098400D"/>
    <w:rsid w:val="00985109"/>
    <w:rsid w:val="00985EE7"/>
    <w:rsid w:val="00991147"/>
    <w:rsid w:val="009915D6"/>
    <w:rsid w:val="00992D92"/>
    <w:rsid w:val="009946F3"/>
    <w:rsid w:val="00995539"/>
    <w:rsid w:val="00997615"/>
    <w:rsid w:val="009A0F06"/>
    <w:rsid w:val="009A6C11"/>
    <w:rsid w:val="009B093C"/>
    <w:rsid w:val="009B33AE"/>
    <w:rsid w:val="009B5479"/>
    <w:rsid w:val="009C145E"/>
    <w:rsid w:val="009C434E"/>
    <w:rsid w:val="009C5093"/>
    <w:rsid w:val="009D0BD3"/>
    <w:rsid w:val="009D114C"/>
    <w:rsid w:val="009D4295"/>
    <w:rsid w:val="009D633E"/>
    <w:rsid w:val="009E1B65"/>
    <w:rsid w:val="009E5BC8"/>
    <w:rsid w:val="009F0601"/>
    <w:rsid w:val="009F0A4D"/>
    <w:rsid w:val="009F31AE"/>
    <w:rsid w:val="009F4E05"/>
    <w:rsid w:val="00A067B7"/>
    <w:rsid w:val="00A100D0"/>
    <w:rsid w:val="00A10C0E"/>
    <w:rsid w:val="00A12381"/>
    <w:rsid w:val="00A130C9"/>
    <w:rsid w:val="00A1660E"/>
    <w:rsid w:val="00A352F0"/>
    <w:rsid w:val="00A42523"/>
    <w:rsid w:val="00A44399"/>
    <w:rsid w:val="00A60BC2"/>
    <w:rsid w:val="00A60E86"/>
    <w:rsid w:val="00A61B7A"/>
    <w:rsid w:val="00A61E5A"/>
    <w:rsid w:val="00A62957"/>
    <w:rsid w:val="00A65E4A"/>
    <w:rsid w:val="00A665EE"/>
    <w:rsid w:val="00A71861"/>
    <w:rsid w:val="00A73999"/>
    <w:rsid w:val="00A7413C"/>
    <w:rsid w:val="00A76142"/>
    <w:rsid w:val="00A80722"/>
    <w:rsid w:val="00A8252A"/>
    <w:rsid w:val="00A85AC5"/>
    <w:rsid w:val="00A93BC2"/>
    <w:rsid w:val="00A97656"/>
    <w:rsid w:val="00A97A97"/>
    <w:rsid w:val="00AA496A"/>
    <w:rsid w:val="00AA4CCC"/>
    <w:rsid w:val="00AA6024"/>
    <w:rsid w:val="00AB2509"/>
    <w:rsid w:val="00AB684B"/>
    <w:rsid w:val="00AB7B01"/>
    <w:rsid w:val="00AC117E"/>
    <w:rsid w:val="00AC27B5"/>
    <w:rsid w:val="00AC6ADF"/>
    <w:rsid w:val="00AC7876"/>
    <w:rsid w:val="00AD06AA"/>
    <w:rsid w:val="00AD15FD"/>
    <w:rsid w:val="00AD6A60"/>
    <w:rsid w:val="00AE1A1A"/>
    <w:rsid w:val="00AE2445"/>
    <w:rsid w:val="00AE48D0"/>
    <w:rsid w:val="00AE6CBA"/>
    <w:rsid w:val="00AE6CF5"/>
    <w:rsid w:val="00AF6848"/>
    <w:rsid w:val="00AF6D88"/>
    <w:rsid w:val="00B01C21"/>
    <w:rsid w:val="00B114F5"/>
    <w:rsid w:val="00B11862"/>
    <w:rsid w:val="00B12396"/>
    <w:rsid w:val="00B144C3"/>
    <w:rsid w:val="00B16344"/>
    <w:rsid w:val="00B17ECF"/>
    <w:rsid w:val="00B215B2"/>
    <w:rsid w:val="00B236F6"/>
    <w:rsid w:val="00B239E3"/>
    <w:rsid w:val="00B23BE8"/>
    <w:rsid w:val="00B264F3"/>
    <w:rsid w:val="00B30865"/>
    <w:rsid w:val="00B34283"/>
    <w:rsid w:val="00B342B6"/>
    <w:rsid w:val="00B36A44"/>
    <w:rsid w:val="00B37B6A"/>
    <w:rsid w:val="00B402EC"/>
    <w:rsid w:val="00B51949"/>
    <w:rsid w:val="00B537AA"/>
    <w:rsid w:val="00B538C9"/>
    <w:rsid w:val="00B561D1"/>
    <w:rsid w:val="00B57C62"/>
    <w:rsid w:val="00B61BB2"/>
    <w:rsid w:val="00B65A62"/>
    <w:rsid w:val="00B6658D"/>
    <w:rsid w:val="00B703D8"/>
    <w:rsid w:val="00B71559"/>
    <w:rsid w:val="00B728C4"/>
    <w:rsid w:val="00B72F8C"/>
    <w:rsid w:val="00B736F9"/>
    <w:rsid w:val="00B8090D"/>
    <w:rsid w:val="00B8283B"/>
    <w:rsid w:val="00B9763B"/>
    <w:rsid w:val="00BA21B3"/>
    <w:rsid w:val="00BA428D"/>
    <w:rsid w:val="00BB16B3"/>
    <w:rsid w:val="00BB6BB0"/>
    <w:rsid w:val="00BB6BDE"/>
    <w:rsid w:val="00BC2DD7"/>
    <w:rsid w:val="00BC4777"/>
    <w:rsid w:val="00BC57BA"/>
    <w:rsid w:val="00BC6C56"/>
    <w:rsid w:val="00BD2F7A"/>
    <w:rsid w:val="00BE1753"/>
    <w:rsid w:val="00BE1819"/>
    <w:rsid w:val="00BE27BD"/>
    <w:rsid w:val="00BE5C99"/>
    <w:rsid w:val="00BF23EF"/>
    <w:rsid w:val="00C11D75"/>
    <w:rsid w:val="00C17DAC"/>
    <w:rsid w:val="00C21E6D"/>
    <w:rsid w:val="00C24887"/>
    <w:rsid w:val="00C26738"/>
    <w:rsid w:val="00C317D7"/>
    <w:rsid w:val="00C34454"/>
    <w:rsid w:val="00C35A7E"/>
    <w:rsid w:val="00C43486"/>
    <w:rsid w:val="00C444FC"/>
    <w:rsid w:val="00C475A5"/>
    <w:rsid w:val="00C500EE"/>
    <w:rsid w:val="00C50FCD"/>
    <w:rsid w:val="00C5233C"/>
    <w:rsid w:val="00C605B8"/>
    <w:rsid w:val="00C63B4E"/>
    <w:rsid w:val="00C65993"/>
    <w:rsid w:val="00C67A46"/>
    <w:rsid w:val="00C7213A"/>
    <w:rsid w:val="00C73EF8"/>
    <w:rsid w:val="00C80484"/>
    <w:rsid w:val="00C82535"/>
    <w:rsid w:val="00C84C58"/>
    <w:rsid w:val="00C85D7F"/>
    <w:rsid w:val="00C85F8A"/>
    <w:rsid w:val="00C90527"/>
    <w:rsid w:val="00C90944"/>
    <w:rsid w:val="00C946B3"/>
    <w:rsid w:val="00CA076B"/>
    <w:rsid w:val="00CB0FD4"/>
    <w:rsid w:val="00CB1995"/>
    <w:rsid w:val="00CB4A3C"/>
    <w:rsid w:val="00CC170C"/>
    <w:rsid w:val="00CC2063"/>
    <w:rsid w:val="00CC425D"/>
    <w:rsid w:val="00CD050E"/>
    <w:rsid w:val="00CD0604"/>
    <w:rsid w:val="00CD4F93"/>
    <w:rsid w:val="00CD6EB4"/>
    <w:rsid w:val="00CE3238"/>
    <w:rsid w:val="00CE6412"/>
    <w:rsid w:val="00CF27B8"/>
    <w:rsid w:val="00CF2EA6"/>
    <w:rsid w:val="00CF68C3"/>
    <w:rsid w:val="00D00309"/>
    <w:rsid w:val="00D02C3B"/>
    <w:rsid w:val="00D03062"/>
    <w:rsid w:val="00D06F3B"/>
    <w:rsid w:val="00D07FB1"/>
    <w:rsid w:val="00D17A9A"/>
    <w:rsid w:val="00D25C7F"/>
    <w:rsid w:val="00D348DA"/>
    <w:rsid w:val="00D358CA"/>
    <w:rsid w:val="00D377F6"/>
    <w:rsid w:val="00D3797C"/>
    <w:rsid w:val="00D4161B"/>
    <w:rsid w:val="00D41A6F"/>
    <w:rsid w:val="00D431CF"/>
    <w:rsid w:val="00D43CF8"/>
    <w:rsid w:val="00D44D03"/>
    <w:rsid w:val="00D45863"/>
    <w:rsid w:val="00D47FCE"/>
    <w:rsid w:val="00D55C90"/>
    <w:rsid w:val="00D57AC1"/>
    <w:rsid w:val="00D632F1"/>
    <w:rsid w:val="00D76114"/>
    <w:rsid w:val="00D8029C"/>
    <w:rsid w:val="00D83BC5"/>
    <w:rsid w:val="00D91480"/>
    <w:rsid w:val="00D97349"/>
    <w:rsid w:val="00D9749C"/>
    <w:rsid w:val="00DA1728"/>
    <w:rsid w:val="00DA2CBA"/>
    <w:rsid w:val="00DB18ED"/>
    <w:rsid w:val="00DB4476"/>
    <w:rsid w:val="00DC0516"/>
    <w:rsid w:val="00DC4BA2"/>
    <w:rsid w:val="00DC61CD"/>
    <w:rsid w:val="00DC664A"/>
    <w:rsid w:val="00DD1C11"/>
    <w:rsid w:val="00DD1E6A"/>
    <w:rsid w:val="00DD2415"/>
    <w:rsid w:val="00DD27FB"/>
    <w:rsid w:val="00DD6A51"/>
    <w:rsid w:val="00DE20F0"/>
    <w:rsid w:val="00DF2643"/>
    <w:rsid w:val="00DF3A13"/>
    <w:rsid w:val="00DF516B"/>
    <w:rsid w:val="00E0521F"/>
    <w:rsid w:val="00E054C5"/>
    <w:rsid w:val="00E06DF8"/>
    <w:rsid w:val="00E10122"/>
    <w:rsid w:val="00E150E0"/>
    <w:rsid w:val="00E16805"/>
    <w:rsid w:val="00E16B93"/>
    <w:rsid w:val="00E23024"/>
    <w:rsid w:val="00E2622D"/>
    <w:rsid w:val="00E308B4"/>
    <w:rsid w:val="00E33C10"/>
    <w:rsid w:val="00E3432D"/>
    <w:rsid w:val="00E36A43"/>
    <w:rsid w:val="00E40441"/>
    <w:rsid w:val="00E417D8"/>
    <w:rsid w:val="00E44BBF"/>
    <w:rsid w:val="00E461A2"/>
    <w:rsid w:val="00E65B19"/>
    <w:rsid w:val="00E707CD"/>
    <w:rsid w:val="00E708FF"/>
    <w:rsid w:val="00E715B8"/>
    <w:rsid w:val="00E72692"/>
    <w:rsid w:val="00E73398"/>
    <w:rsid w:val="00E7404A"/>
    <w:rsid w:val="00E7471D"/>
    <w:rsid w:val="00E82FDA"/>
    <w:rsid w:val="00E836DA"/>
    <w:rsid w:val="00E87583"/>
    <w:rsid w:val="00E9399A"/>
    <w:rsid w:val="00E95983"/>
    <w:rsid w:val="00EA306D"/>
    <w:rsid w:val="00EA3DD6"/>
    <w:rsid w:val="00EA4C90"/>
    <w:rsid w:val="00EA69F6"/>
    <w:rsid w:val="00EB002B"/>
    <w:rsid w:val="00EB169C"/>
    <w:rsid w:val="00EC406E"/>
    <w:rsid w:val="00EC7BE9"/>
    <w:rsid w:val="00ED2C1C"/>
    <w:rsid w:val="00EE3C6C"/>
    <w:rsid w:val="00EE4832"/>
    <w:rsid w:val="00EE4DA8"/>
    <w:rsid w:val="00EE4FC4"/>
    <w:rsid w:val="00EE625F"/>
    <w:rsid w:val="00EF0BC4"/>
    <w:rsid w:val="00F00198"/>
    <w:rsid w:val="00F008B7"/>
    <w:rsid w:val="00F016E2"/>
    <w:rsid w:val="00F10AF8"/>
    <w:rsid w:val="00F15361"/>
    <w:rsid w:val="00F1553D"/>
    <w:rsid w:val="00F16905"/>
    <w:rsid w:val="00F17C24"/>
    <w:rsid w:val="00F22F43"/>
    <w:rsid w:val="00F23DE4"/>
    <w:rsid w:val="00F464DB"/>
    <w:rsid w:val="00F508B7"/>
    <w:rsid w:val="00F50DD1"/>
    <w:rsid w:val="00F55A39"/>
    <w:rsid w:val="00F55EB4"/>
    <w:rsid w:val="00F57AE9"/>
    <w:rsid w:val="00F57D48"/>
    <w:rsid w:val="00F60A10"/>
    <w:rsid w:val="00F61D90"/>
    <w:rsid w:val="00F65341"/>
    <w:rsid w:val="00F6638A"/>
    <w:rsid w:val="00F66460"/>
    <w:rsid w:val="00F70294"/>
    <w:rsid w:val="00F71E43"/>
    <w:rsid w:val="00F72598"/>
    <w:rsid w:val="00F7348B"/>
    <w:rsid w:val="00F74653"/>
    <w:rsid w:val="00F75E4E"/>
    <w:rsid w:val="00F82ACD"/>
    <w:rsid w:val="00F840E0"/>
    <w:rsid w:val="00F84A92"/>
    <w:rsid w:val="00F86BDC"/>
    <w:rsid w:val="00F86E7D"/>
    <w:rsid w:val="00F94166"/>
    <w:rsid w:val="00F9672D"/>
    <w:rsid w:val="00FA5BAF"/>
    <w:rsid w:val="00FB1FA7"/>
    <w:rsid w:val="00FB491E"/>
    <w:rsid w:val="00FB60E7"/>
    <w:rsid w:val="00FD074D"/>
    <w:rsid w:val="00FD10D5"/>
    <w:rsid w:val="00FD2818"/>
    <w:rsid w:val="00FE3D9B"/>
    <w:rsid w:val="00FE4351"/>
    <w:rsid w:val="00FE4FDF"/>
    <w:rsid w:val="00FF0731"/>
    <w:rsid w:val="00FF44F2"/>
    <w:rsid w:val="00FF4BEC"/>
    <w:rsid w:val="00FF73F5"/>
    <w:rsid w:val="00FF7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952"/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21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21B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AD06A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rsid w:val="00A12381"/>
    <w:pPr>
      <w:spacing w:after="200"/>
    </w:pPr>
    <w:rPr>
      <w:b/>
      <w:bCs/>
      <w:color w:val="4F81BD"/>
      <w:sz w:val="18"/>
      <w:szCs w:val="18"/>
    </w:rPr>
  </w:style>
  <w:style w:type="paragraph" w:styleId="BodyText2">
    <w:name w:val="Body Text 2"/>
    <w:basedOn w:val="Normal"/>
    <w:link w:val="BodyText2Char"/>
    <w:uiPriority w:val="99"/>
    <w:rsid w:val="00651969"/>
    <w:pPr>
      <w:jc w:val="both"/>
    </w:pPr>
    <w:rPr>
      <w:rFonts w:ascii="Arial" w:eastAsia="Times New Roman" w:hAnsi="Arial" w:cs="Arial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651969"/>
    <w:rPr>
      <w:rFonts w:ascii="Arial" w:hAnsi="Arial" w:cs="Arial"/>
      <w:lang w:eastAsia="ru-RU"/>
    </w:rPr>
  </w:style>
  <w:style w:type="paragraph" w:styleId="NoSpacing">
    <w:name w:val="No Spacing"/>
    <w:link w:val="NoSpacingChar"/>
    <w:uiPriority w:val="99"/>
    <w:qFormat/>
    <w:rsid w:val="009E5BC8"/>
    <w:rPr>
      <w:rFonts w:ascii="Calibri" w:hAnsi="Calibri"/>
    </w:rPr>
  </w:style>
  <w:style w:type="character" w:customStyle="1" w:styleId="NoSpacingChar">
    <w:name w:val="No Spacing Char"/>
    <w:link w:val="NoSpacing"/>
    <w:uiPriority w:val="99"/>
    <w:locked/>
    <w:rsid w:val="009E5BC8"/>
    <w:rPr>
      <w:rFonts w:ascii="Calibri" w:hAnsi="Calibri"/>
      <w:sz w:val="22"/>
      <w:lang w:eastAsia="ru-RU"/>
    </w:rPr>
  </w:style>
  <w:style w:type="paragraph" w:styleId="Header">
    <w:name w:val="header"/>
    <w:basedOn w:val="Normal"/>
    <w:link w:val="HeaderChar"/>
    <w:uiPriority w:val="99"/>
    <w:rsid w:val="003E1C8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E1C8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E1C8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E1C87"/>
    <w:rPr>
      <w:rFonts w:cs="Times New Roman"/>
    </w:rPr>
  </w:style>
  <w:style w:type="paragraph" w:styleId="ListParagraph">
    <w:name w:val="List Paragraph"/>
    <w:basedOn w:val="Normal"/>
    <w:uiPriority w:val="99"/>
    <w:qFormat/>
    <w:rsid w:val="00401D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customStyle="1" w:styleId="1">
    <w:name w:val="Сетка таблицы1"/>
    <w:uiPriority w:val="99"/>
    <w:rsid w:val="00401D90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401D90"/>
    <w:rPr>
      <w:rFonts w:cs="Times New Roman"/>
      <w:color w:val="0000FF"/>
      <w:u w:val="single"/>
    </w:rPr>
  </w:style>
  <w:style w:type="character" w:customStyle="1" w:styleId="FontStyle19">
    <w:name w:val="Font Style19"/>
    <w:uiPriority w:val="99"/>
    <w:rsid w:val="00D17A9A"/>
    <w:rPr>
      <w:rFonts w:ascii="Times New Roman" w:hAnsi="Times New Roman"/>
      <w:sz w:val="26"/>
    </w:rPr>
  </w:style>
  <w:style w:type="paragraph" w:customStyle="1" w:styleId="ConsPlusNormal">
    <w:name w:val="ConsPlusNormal"/>
    <w:uiPriority w:val="99"/>
    <w:rsid w:val="00A100D0"/>
    <w:pPr>
      <w:autoSpaceDE w:val="0"/>
      <w:autoSpaceDN w:val="0"/>
      <w:adjustRightInd w:val="0"/>
    </w:pPr>
    <w:rPr>
      <w:sz w:val="28"/>
      <w:szCs w:val="28"/>
      <w:lang w:eastAsia="en-US"/>
    </w:rPr>
  </w:style>
  <w:style w:type="character" w:styleId="Strong">
    <w:name w:val="Strong"/>
    <w:basedOn w:val="DefaultParagraphFont"/>
    <w:uiPriority w:val="99"/>
    <w:qFormat/>
    <w:rsid w:val="0051529F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25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6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761</TotalTime>
  <Pages>2</Pages>
  <Words>681</Words>
  <Characters>3882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Economer</dc:creator>
  <cp:keywords/>
  <dc:description/>
  <cp:lastModifiedBy>BUH</cp:lastModifiedBy>
  <cp:revision>34</cp:revision>
  <cp:lastPrinted>2021-11-11T01:54:00Z</cp:lastPrinted>
  <dcterms:created xsi:type="dcterms:W3CDTF">2016-11-01T04:02:00Z</dcterms:created>
  <dcterms:modified xsi:type="dcterms:W3CDTF">2021-11-11T01:55:00Z</dcterms:modified>
</cp:coreProperties>
</file>